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EF8A5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BOTILLER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4DF5B346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Spurrier.</w:t>
      </w:r>
    </w:p>
    <w:p w14:paraId="65EB5C65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14471F9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9D52AC9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 xml:space="preserve">Walter </w:t>
      </w:r>
      <w:proofErr w:type="spellStart"/>
      <w:r>
        <w:rPr>
          <w:rFonts w:cs="Times New Roman"/>
          <w:szCs w:val="24"/>
        </w:rPr>
        <w:t>Messanger</w:t>
      </w:r>
      <w:proofErr w:type="spellEnd"/>
      <w:r>
        <w:rPr>
          <w:rFonts w:cs="Times New Roman"/>
          <w:szCs w:val="24"/>
        </w:rPr>
        <w:t>(q.v.) brought a plaint of debt against him and four</w:t>
      </w:r>
    </w:p>
    <w:p w14:paraId="51D725E1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others.      (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45D4FFCE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7665E3A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4D39891F" w14:textId="77777777" w:rsidR="00683745" w:rsidRDefault="00683745" w:rsidP="00683745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May 2024</w:t>
      </w:r>
    </w:p>
    <w:p w14:paraId="75B31B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DD70F" w14:textId="77777777" w:rsidR="00683745" w:rsidRDefault="00683745" w:rsidP="009139A6">
      <w:r>
        <w:separator/>
      </w:r>
    </w:p>
  </w:endnote>
  <w:endnote w:type="continuationSeparator" w:id="0">
    <w:p w14:paraId="019A26DF" w14:textId="77777777" w:rsidR="00683745" w:rsidRDefault="006837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C2D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49F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4A2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DCCBF" w14:textId="77777777" w:rsidR="00683745" w:rsidRDefault="00683745" w:rsidP="009139A6">
      <w:r>
        <w:separator/>
      </w:r>
    </w:p>
  </w:footnote>
  <w:footnote w:type="continuationSeparator" w:id="0">
    <w:p w14:paraId="078165AB" w14:textId="77777777" w:rsidR="00683745" w:rsidRDefault="006837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7F6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D19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293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745"/>
    <w:rsid w:val="000666E0"/>
    <w:rsid w:val="002510B7"/>
    <w:rsid w:val="00270799"/>
    <w:rsid w:val="0039151A"/>
    <w:rsid w:val="005C130B"/>
    <w:rsid w:val="0068374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67203"/>
  <w15:chartTrackingRefBased/>
  <w15:docId w15:val="{38DAE6A2-FCE6-4191-BF32-096AC671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37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2024-05-30T12:03:00Z</dcterms:created>
  <dcterms:modified xsi:type="dcterms:W3CDTF">2024-05-30T12:04:00Z</dcterms:modified>
</cp:coreProperties>
</file>